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055C85">
        <w:rPr>
          <w:b/>
          <w:i/>
          <w:sz w:val="28"/>
          <w:lang w:eastAsia="ko-KR"/>
        </w:rPr>
        <w:t>283</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201617">
            <w:pPr>
              <w:pStyle w:val="CRCoverPage"/>
              <w:spacing w:after="0"/>
              <w:jc w:val="right"/>
              <w:rPr>
                <w:i/>
                <w:noProof/>
              </w:rPr>
            </w:pPr>
            <w:r>
              <w:rPr>
                <w:i/>
                <w:noProof/>
                <w:sz w:val="14"/>
              </w:rPr>
              <w:t>CR-Form-v12.</w:t>
            </w:r>
            <w:r w:rsidR="0020161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32CC">
            <w:pPr>
              <w:pStyle w:val="CRCoverPage"/>
              <w:spacing w:after="0"/>
              <w:jc w:val="right"/>
              <w:rPr>
                <w:b/>
                <w:noProof/>
                <w:sz w:val="28"/>
              </w:rPr>
            </w:pPr>
            <w:r>
              <w:rPr>
                <w:b/>
                <w:noProof/>
                <w:sz w:val="28"/>
              </w:rPr>
              <w:t>29.</w:t>
            </w:r>
            <w:r w:rsidR="0055052A">
              <w:rPr>
                <w:b/>
                <w:noProof/>
                <w:sz w:val="28"/>
              </w:rPr>
              <w:t>5</w:t>
            </w:r>
            <w:r w:rsidR="00F400DB">
              <w:rPr>
                <w:b/>
                <w:noProof/>
                <w:sz w:val="28"/>
              </w:rPr>
              <w:t>2</w:t>
            </w:r>
            <w:r w:rsidR="006A32CC">
              <w:rPr>
                <w:b/>
                <w:noProof/>
                <w:sz w:val="28"/>
              </w:rPr>
              <w:t>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A5684">
            <w:pPr>
              <w:pStyle w:val="CRCoverPage"/>
              <w:spacing w:after="0"/>
              <w:rPr>
                <w:noProof/>
              </w:rPr>
            </w:pPr>
            <w:bookmarkStart w:id="1" w:name="_GoBack"/>
            <w:r w:rsidRPr="002A5684">
              <w:rPr>
                <w:b/>
                <w:noProof/>
                <w:sz w:val="28"/>
              </w:rPr>
              <w:t>0236</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38EE">
            <w:pPr>
              <w:pStyle w:val="CRCoverPage"/>
              <w:spacing w:after="0"/>
              <w:jc w:val="center"/>
              <w:rPr>
                <w:noProof/>
                <w:sz w:val="28"/>
              </w:rPr>
            </w:pPr>
            <w:r>
              <w:rPr>
                <w:b/>
                <w:noProof/>
                <w:sz w:val="28"/>
              </w:rPr>
              <w:t>1</w:t>
            </w:r>
            <w:r w:rsidR="007438EE">
              <w:rPr>
                <w:b/>
                <w:noProof/>
                <w:sz w:val="28"/>
              </w:rPr>
              <w:t>7</w:t>
            </w:r>
            <w:r>
              <w:rPr>
                <w:b/>
                <w:noProof/>
                <w:sz w:val="28"/>
              </w:rPr>
              <w:t>.</w:t>
            </w:r>
            <w:r w:rsidR="007438E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946C9" w:rsidP="00F400DB">
            <w:pPr>
              <w:pStyle w:val="CRCoverPage"/>
              <w:spacing w:after="0"/>
              <w:ind w:left="100"/>
              <w:rPr>
                <w:noProof/>
                <w:lang w:eastAsia="zh-CN"/>
              </w:rPr>
            </w:pPr>
            <w:r w:rsidRPr="004946C9">
              <w:rPr>
                <w:noProof/>
                <w:lang w:eastAsia="zh-CN"/>
              </w:rPr>
              <w:t>Revomal of Service Experience feature for nsiLevelThrds attribute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83345"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438E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38EE">
            <w:pPr>
              <w:pStyle w:val="CRCoverPage"/>
              <w:spacing w:after="0"/>
              <w:ind w:left="100"/>
              <w:rPr>
                <w:noProof/>
              </w:rPr>
            </w:pPr>
            <w:r>
              <w:rPr>
                <w:noProof/>
              </w:rPr>
              <w:t>Rel-</w:t>
            </w:r>
            <w:r w:rsidR="0065175F">
              <w:rPr>
                <w:noProof/>
              </w:rPr>
              <w:t>1</w:t>
            </w:r>
            <w:r w:rsidR="007438EE">
              <w:rPr>
                <w:noProof/>
              </w:rPr>
              <w:t>7</w:t>
            </w:r>
          </w:p>
        </w:tc>
      </w:tr>
      <w:tr w:rsidR="00201617">
        <w:tc>
          <w:tcPr>
            <w:tcW w:w="1843" w:type="dxa"/>
            <w:tcBorders>
              <w:left w:val="single" w:sz="4" w:space="0" w:color="auto"/>
              <w:bottom w:val="single" w:sz="4" w:space="0" w:color="auto"/>
            </w:tcBorders>
          </w:tcPr>
          <w:p w:rsidR="00201617" w:rsidRDefault="00201617" w:rsidP="00201617">
            <w:pPr>
              <w:pStyle w:val="CRCoverPage"/>
              <w:spacing w:after="0"/>
              <w:rPr>
                <w:b/>
                <w:i/>
                <w:noProof/>
              </w:rPr>
            </w:pPr>
          </w:p>
        </w:tc>
        <w:tc>
          <w:tcPr>
            <w:tcW w:w="4677" w:type="dxa"/>
            <w:gridSpan w:val="8"/>
            <w:tcBorders>
              <w:bottom w:val="single" w:sz="4" w:space="0" w:color="auto"/>
            </w:tcBorders>
          </w:tcPr>
          <w:p w:rsidR="00201617" w:rsidRDefault="00201617" w:rsidP="002016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1617" w:rsidRDefault="00201617" w:rsidP="002016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01617" w:rsidRDefault="00201617" w:rsidP="002016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5FBC" w:rsidRPr="00D07DB2" w:rsidRDefault="00751933" w:rsidP="00026844">
            <w:pPr>
              <w:rPr>
                <w:rFonts w:ascii="Arial" w:hAnsi="Arial"/>
                <w:noProof/>
                <w:lang w:eastAsia="zh-CN"/>
              </w:rPr>
            </w:pPr>
            <w:r>
              <w:rPr>
                <w:rFonts w:ascii="Arial" w:hAnsi="Arial"/>
                <w:noProof/>
                <w:lang w:eastAsia="zh-CN"/>
              </w:rPr>
              <w:t xml:space="preserve">The ‘nsiLevelThrds’ attribute is defined as the </w:t>
            </w:r>
            <w:r w:rsidRPr="00751933">
              <w:rPr>
                <w:rFonts w:ascii="Arial" w:hAnsi="Arial"/>
                <w:noProof/>
                <w:lang w:eastAsia="zh-CN"/>
              </w:rPr>
              <w:t>load threshold for each S-NSSAI or S-NSSAI and the optionally associated network slice instance</w:t>
            </w:r>
            <w:r>
              <w:rPr>
                <w:rFonts w:ascii="Arial" w:hAnsi="Arial"/>
                <w:noProof/>
                <w:lang w:eastAsia="zh-CN"/>
              </w:rPr>
              <w:t>. It only applies to NsiLoad feature. However, current specification indicates that it also applies to ServiceExperience.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751933" w:rsidP="00E73D26">
            <w:pPr>
              <w:pStyle w:val="CRCoverPage"/>
              <w:spacing w:after="0"/>
              <w:rPr>
                <w:noProof/>
                <w:lang w:eastAsia="zh-CN"/>
              </w:rPr>
            </w:pPr>
            <w:r>
              <w:rPr>
                <w:noProof/>
                <w:lang w:eastAsia="zh-CN"/>
              </w:rPr>
              <w:t>Remove the applicability of ServiceExperience feature for ‘nsiLevelThrds’ attribute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51933" w:rsidP="0014511A">
            <w:pPr>
              <w:pStyle w:val="CRCoverPage"/>
              <w:spacing w:after="0"/>
              <w:rPr>
                <w:noProof/>
                <w:lang w:eastAsia="zh-CN"/>
              </w:rPr>
            </w:pPr>
            <w:r>
              <w:rPr>
                <w:noProof/>
                <w:lang w:eastAsia="zh-CN"/>
              </w:rPr>
              <w:t>Incorrect supported applicability.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F0742" w:rsidP="003231E2">
            <w:pPr>
              <w:pStyle w:val="CRCoverPage"/>
              <w:spacing w:after="0"/>
              <w:ind w:left="100"/>
              <w:rPr>
                <w:noProof/>
                <w:lang w:eastAsia="zh-CN"/>
              </w:rPr>
            </w:pPr>
            <w:r>
              <w:rPr>
                <w:noProof/>
                <w:lang w:eastAsia="zh-CN"/>
              </w:rPr>
              <w:t>5.1.</w:t>
            </w:r>
            <w:r w:rsidR="003231E2">
              <w:rPr>
                <w:noProof/>
                <w:lang w:eastAsia="zh-CN"/>
              </w:rPr>
              <w:t>6.2.3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541B3" w:rsidRDefault="00C541B3" w:rsidP="00C541B3">
      <w:pPr>
        <w:pStyle w:val="5"/>
      </w:pPr>
      <w:bookmarkStart w:id="3" w:name="_Toc28012816"/>
      <w:bookmarkStart w:id="4" w:name="_Toc34266286"/>
      <w:bookmarkStart w:id="5" w:name="_Toc36102457"/>
      <w:bookmarkStart w:id="6" w:name="_Toc43563499"/>
      <w:bookmarkStart w:id="7" w:name="_Toc45134042"/>
      <w:bookmarkStart w:id="8" w:name="_Toc50031974"/>
      <w:bookmarkStart w:id="9" w:name="_Toc51762894"/>
      <w:r>
        <w:lastRenderedPageBreak/>
        <w:t>5.1.6.2.3</w:t>
      </w:r>
      <w:r>
        <w:tab/>
        <w:t>Type EventSubscription</w:t>
      </w:r>
      <w:bookmarkEnd w:id="3"/>
      <w:bookmarkEnd w:id="4"/>
      <w:bookmarkEnd w:id="5"/>
      <w:bookmarkEnd w:id="6"/>
      <w:bookmarkEnd w:id="7"/>
      <w:bookmarkEnd w:id="8"/>
      <w:bookmarkEnd w:id="9"/>
    </w:p>
    <w:p w:rsidR="00C541B3" w:rsidRDefault="00C541B3" w:rsidP="00C541B3">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rsidR="00C541B3" w:rsidRDefault="00C541B3" w:rsidP="00335671">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C541B3" w:rsidRDefault="00C541B3" w:rsidP="00335671">
            <w:pPr>
              <w:pStyle w:val="TAH"/>
              <w:rPr>
                <w:rFonts w:cs="Arial"/>
                <w:szCs w:val="18"/>
              </w:rPr>
            </w:pPr>
            <w:r>
              <w:rPr>
                <w:rFonts w:cs="Arial"/>
                <w:szCs w:val="18"/>
              </w:rPr>
              <w:t>Applicability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 xml:space="preserve">Identification(s) of application to which the subscription applies. </w:t>
            </w:r>
          </w:p>
          <w:p w:rsidR="00C541B3" w:rsidRDefault="00C541B3" w:rsidP="00335671">
            <w:pPr>
              <w:pStyle w:val="TAL"/>
            </w:pPr>
            <w:r>
              <w:t>The absence of appIds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ServiceExperience</w:t>
            </w:r>
          </w:p>
          <w:p w:rsidR="00C541B3" w:rsidRDefault="00C541B3" w:rsidP="00335671">
            <w:pPr>
              <w:pStyle w:val="TAL"/>
              <w:rPr>
                <w:rFonts w:cs="Arial"/>
                <w:szCs w:val="18"/>
              </w:rPr>
            </w:pPr>
            <w:r>
              <w:rPr>
                <w:rFonts w:cs="Arial"/>
                <w:szCs w:val="18"/>
              </w:rPr>
              <w:t>UeCommunication</w:t>
            </w:r>
            <w:r>
              <w:t xml:space="preserve"> </w:t>
            </w:r>
          </w:p>
          <w:p w:rsidR="00C541B3" w:rsidRDefault="00C541B3" w:rsidP="00335671">
            <w:pPr>
              <w:pStyle w:val="TAL"/>
              <w:rPr>
                <w:rFonts w:cs="Arial"/>
                <w:szCs w:val="18"/>
              </w:rPr>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DNN to which the subscription applies. Each DNN is a full DNN with both the Network Identifier and Operator Identifier, or a DNN with the Network Identifier only.</w:t>
            </w:r>
          </w:p>
          <w:p w:rsidR="00C541B3" w:rsidRDefault="00C541B3" w:rsidP="00335671">
            <w:pPr>
              <w:pStyle w:val="TAL"/>
            </w:pPr>
            <w:r>
              <w:t>The absence of dnns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ServiceExperience, AbnormalBehaviour</w:t>
            </w:r>
          </w:p>
          <w:p w:rsidR="00C541B3" w:rsidRDefault="00C541B3" w:rsidP="00335671">
            <w:pPr>
              <w:pStyle w:val="TAL"/>
              <w:rPr>
                <w:rFonts w:cs="Arial"/>
                <w:szCs w:val="18"/>
              </w:rPr>
            </w:pPr>
            <w:r>
              <w:rPr>
                <w:rFonts w:cs="Arial"/>
                <w:szCs w:val="18"/>
              </w:rPr>
              <w:t>UeCommunication</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dnais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cs="Arial"/>
                <w:szCs w:val="18"/>
              </w:rPr>
              <w:t>ServiceExperience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Indicates that the NWDAF shall report the corresponding network slice load level to the NF service consumer where the load level of the network slice instance identified by snssais is reached. (NOTE 4)</w:t>
            </w:r>
          </w:p>
          <w:p w:rsidR="00C541B3" w:rsidRDefault="00C541B3" w:rsidP="00335671">
            <w:pPr>
              <w:pStyle w:val="TAL"/>
            </w:pPr>
          </w:p>
          <w:p w:rsidR="00C541B3" w:rsidRDefault="00C541B3" w:rsidP="00335671">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 xml:space="preserve">Identification of network area to which the subscription applies. </w:t>
            </w:r>
          </w:p>
          <w:p w:rsidR="00C541B3" w:rsidRDefault="00C541B3" w:rsidP="00335671">
            <w:pPr>
              <w:pStyle w:val="TAL"/>
              <w:rPr>
                <w:rFonts w:eastAsia="Batang"/>
              </w:rPr>
            </w:pPr>
            <w:r>
              <w:t>The absence of networkArea means subscription to all network areas. (NOTE 7), (NOTE 8)</w:t>
            </w:r>
          </w:p>
          <w:p w:rsidR="00C541B3" w:rsidRDefault="00C541B3" w:rsidP="00335671">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eastAsia="Batang"/>
              </w:rPr>
              <w:t xml:space="preserve">ServiceExperience </w:t>
            </w:r>
            <w:r>
              <w:rPr>
                <w:rFonts w:cs="Arial"/>
                <w:szCs w:val="18"/>
              </w:rPr>
              <w:t>UeMobility</w:t>
            </w:r>
          </w:p>
          <w:p w:rsidR="00C541B3" w:rsidRDefault="00C541B3" w:rsidP="00335671">
            <w:pPr>
              <w:pStyle w:val="TAL"/>
              <w:rPr>
                <w:rFonts w:cs="Arial"/>
                <w:szCs w:val="18"/>
              </w:rPr>
            </w:pPr>
            <w:r>
              <w:rPr>
                <w:rFonts w:cs="Arial"/>
                <w:szCs w:val="18"/>
              </w:rPr>
              <w:t>UeCommunication</w:t>
            </w:r>
          </w:p>
          <w:p w:rsidR="00C541B3" w:rsidRDefault="00C541B3" w:rsidP="00335671">
            <w:pPr>
              <w:pStyle w:val="TAL"/>
              <w:rPr>
                <w:rFonts w:cs="Arial"/>
                <w:szCs w:val="18"/>
              </w:rPr>
            </w:pPr>
            <w:r>
              <w:rPr>
                <w:rFonts w:cs="Arial"/>
                <w:szCs w:val="18"/>
              </w:rPr>
              <w:t>QoSSustainability</w:t>
            </w:r>
          </w:p>
          <w:p w:rsidR="00C541B3" w:rsidRDefault="00C541B3" w:rsidP="00335671">
            <w:pPr>
              <w:pStyle w:val="TAL"/>
              <w:rPr>
                <w:rFonts w:cs="Arial"/>
                <w:szCs w:val="18"/>
              </w:rPr>
            </w:pPr>
            <w:r>
              <w:rPr>
                <w:rFonts w:cs="Arial"/>
                <w:szCs w:val="18"/>
              </w:rPr>
              <w:t>AbnormalBehaviour</w:t>
            </w:r>
          </w:p>
          <w:p w:rsidR="00C541B3" w:rsidRDefault="00C541B3" w:rsidP="00335671">
            <w:pPr>
              <w:pStyle w:val="TAL"/>
              <w:rPr>
                <w:rFonts w:cs="Arial"/>
                <w:szCs w:val="18"/>
              </w:rPr>
            </w:pPr>
            <w:r>
              <w:rPr>
                <w:rFonts w:cs="Arial"/>
                <w:szCs w:val="18"/>
              </w:rPr>
              <w:t>UserDataCongestion</w:t>
            </w:r>
          </w:p>
          <w:p w:rsidR="00C541B3" w:rsidRDefault="00C541B3" w:rsidP="00335671">
            <w:pPr>
              <w:pStyle w:val="TAL"/>
              <w:rPr>
                <w:rFonts w:cs="Arial"/>
                <w:szCs w:val="18"/>
              </w:rPr>
            </w:pPr>
            <w:r>
              <w:rPr>
                <w:rFonts w:cs="Arial"/>
                <w:szCs w:val="18"/>
              </w:rPr>
              <w:t>NetworkPerformance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NfLoad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Each element identifies the S-NSSAI and the optionally associated network slice instance(s).</w:t>
            </w:r>
          </w:p>
          <w:p w:rsidR="00C541B3" w:rsidRDefault="00C541B3" w:rsidP="00335671">
            <w:pPr>
              <w:pStyle w:val="TAL"/>
              <w:rPr>
                <w:rFonts w:eastAsia="Batang"/>
              </w:rPr>
            </w:pPr>
            <w:r>
              <w:rPr>
                <w:rFonts w:eastAsia="Batang"/>
              </w:rPr>
              <w:t>May be included when subscribed event is "</w:t>
            </w:r>
            <w:r>
              <w:rPr>
                <w:lang w:eastAsia="zh-CN"/>
              </w:rPr>
              <w:t>NSI_LOAD_LEVEL</w:t>
            </w:r>
            <w:r>
              <w:rPr>
                <w:rFonts w:eastAsia="Batang"/>
              </w:rPr>
              <w:t xml:space="preserve">" or </w:t>
            </w:r>
          </w:p>
          <w:p w:rsidR="00C541B3" w:rsidRDefault="00C541B3" w:rsidP="00335671">
            <w:pPr>
              <w:pStyle w:val="TAL"/>
              <w:rPr>
                <w:rFonts w:eastAsia="Batang"/>
              </w:rPr>
            </w:pPr>
            <w:r>
              <w:rPr>
                <w:rFonts w:eastAsia="Batang"/>
              </w:rPr>
              <w:t>"</w:t>
            </w:r>
            <w:r>
              <w:t>SERVICE_EXPERIENCE</w:t>
            </w:r>
            <w:r>
              <w:rPr>
                <w:rFonts w:eastAsia="Batang"/>
              </w:rPr>
              <w:t>".</w:t>
            </w:r>
          </w:p>
          <w:p w:rsidR="00C541B3" w:rsidRDefault="00C541B3" w:rsidP="00335671">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ServiceExperience</w:t>
            </w:r>
            <w:r>
              <w:rPr>
                <w:lang w:eastAsia="zh-CN"/>
              </w:rPr>
              <w:t xml:space="preserve"> NsiLoad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lastRenderedPageBreak/>
              <w:t>nsiLevelThrds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rsidR="00C541B3" w:rsidRDefault="00C541B3" w:rsidP="0033567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del w:id="10" w:author="Huawei" w:date="2020-10-27T09:09:00Z">
              <w:r w:rsidDel="00281831">
                <w:rPr>
                  <w:rFonts w:cs="Arial"/>
                  <w:szCs w:val="18"/>
                </w:rPr>
                <w:delText>ServiceExperience</w:delText>
              </w:r>
              <w:r w:rsidDel="00281831">
                <w:rPr>
                  <w:lang w:eastAsia="zh-CN"/>
                </w:rPr>
                <w:delText xml:space="preserve"> </w:delText>
              </w:r>
            </w:del>
            <w:r>
              <w:rPr>
                <w:lang w:eastAsia="zh-CN"/>
              </w:rPr>
              <w:t>NsiLoad</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qosFlowRetThds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Represents the RAN UE throughput thresholds.</w:t>
            </w:r>
          </w:p>
          <w:p w:rsidR="00C541B3" w:rsidRDefault="00C541B3" w:rsidP="00335671">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QoSSustainability</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tgtUe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(NOTE 3)</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eastAsia="Batang"/>
              </w:rPr>
              <w:t>UserDataCongestion</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eastAsia="Batang"/>
              </w:rPr>
            </w:pPr>
            <w:r>
              <w:rPr>
                <w:rFonts w:cs="Arial"/>
                <w:szCs w:val="18"/>
              </w:rPr>
              <w:t>NetworkPerformance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t>ServiceExperience</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rsidR="00C541B3" w:rsidRDefault="00C541B3" w:rsidP="00335671">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rPr>
                <w:rFonts w:cs="Arial"/>
                <w:szCs w:val="18"/>
              </w:rPr>
            </w:pPr>
            <w:r>
              <w:rPr>
                <w:rFonts w:cs="Arial"/>
                <w:szCs w:val="18"/>
              </w:rPr>
              <w:t>Represents expected UE analytics type.</w:t>
            </w:r>
          </w:p>
          <w:p w:rsidR="00C541B3" w:rsidRDefault="00C541B3" w:rsidP="00335671">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70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rsidR="00C541B3" w:rsidRDefault="00C541B3" w:rsidP="0033567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rsidR="00C541B3" w:rsidRDefault="00C541B3" w:rsidP="00335671">
            <w:pPr>
              <w:pStyle w:val="TAL"/>
            </w:pPr>
            <w:r>
              <w:rPr>
                <w:rFonts w:cs="Arial"/>
                <w:szCs w:val="18"/>
              </w:rPr>
              <w:t>AbnormalBehaviour</w:t>
            </w:r>
          </w:p>
        </w:tc>
      </w:tr>
      <w:tr w:rsidR="00C541B3" w:rsidTr="00335671">
        <w:trPr>
          <w:jc w:val="center"/>
        </w:trPr>
        <w:tc>
          <w:tcPr>
            <w:tcW w:w="10338" w:type="dxa"/>
            <w:gridSpan w:val="6"/>
            <w:tcBorders>
              <w:top w:val="single" w:sz="4" w:space="0" w:color="auto"/>
              <w:left w:val="single" w:sz="4" w:space="0" w:color="auto"/>
              <w:bottom w:val="single" w:sz="4" w:space="0" w:color="auto"/>
              <w:right w:val="single" w:sz="4" w:space="0" w:color="auto"/>
            </w:tcBorders>
          </w:tcPr>
          <w:p w:rsidR="00C541B3" w:rsidRDefault="00C541B3" w:rsidP="00335671">
            <w:pPr>
              <w:pStyle w:val="TAN"/>
            </w:pPr>
            <w:r>
              <w:lastRenderedPageBreak/>
              <w:t>NOTE 1:</w:t>
            </w:r>
            <w:r>
              <w:tab/>
              <w:t>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When subscribed event is "NSI_LOAD_LEVEL" or "SERVICE_EXPERIENCE", either the "nsiIdInfos" attribute or anySlice set to "TRUE" shall be included.</w:t>
            </w:r>
          </w:p>
          <w:p w:rsidR="00C541B3" w:rsidRDefault="00C541B3" w:rsidP="00335671">
            <w:pPr>
              <w:pStyle w:val="TAN"/>
            </w:pPr>
            <w:r>
              <w:t>NOTE 2:</w:t>
            </w:r>
            <w:r>
              <w:tab/>
              <w:t>When notificationMethod is not supplied, the default value is "THRESHOLD".</w:t>
            </w:r>
          </w:p>
          <w:p w:rsidR="00C541B3" w:rsidRDefault="00C541B3" w:rsidP="0033567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541B3" w:rsidRDefault="00C541B3" w:rsidP="0033567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rsidR="00C541B3" w:rsidRDefault="00C541B3" w:rsidP="0033567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rsidR="00C541B3" w:rsidRDefault="00C541B3" w:rsidP="0033567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rsidR="00C541B3" w:rsidRDefault="00C541B3" w:rsidP="00335671">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rsidR="00C541B3" w:rsidRDefault="00C541B3" w:rsidP="00335671">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rsidR="00C541B3" w:rsidRDefault="00C541B3" w:rsidP="0033567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rsidR="00C541B3" w:rsidRDefault="00C541B3" w:rsidP="0033567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rsidR="00C541B3" w:rsidRDefault="00C541B3" w:rsidP="00335671">
            <w:pPr>
              <w:pStyle w:val="TAN"/>
              <w:ind w:left="1135" w:hanging="284"/>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rsidR="006D3E67" w:rsidRPr="00C541B3" w:rsidRDefault="006D3E67"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943" w:rsidRDefault="00CE7943">
      <w:r>
        <w:separator/>
      </w:r>
    </w:p>
  </w:endnote>
  <w:endnote w:type="continuationSeparator" w:id="0">
    <w:p w:rsidR="00CE7943" w:rsidRDefault="00CE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943" w:rsidRDefault="00CE7943">
      <w:r>
        <w:separator/>
      </w:r>
    </w:p>
  </w:footnote>
  <w:footnote w:type="continuationSeparator" w:id="0">
    <w:p w:rsidR="00CE7943" w:rsidRDefault="00CE7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7196"/>
    <w:rsid w:val="00026844"/>
    <w:rsid w:val="00040908"/>
    <w:rsid w:val="00041AB8"/>
    <w:rsid w:val="00055C85"/>
    <w:rsid w:val="00060601"/>
    <w:rsid w:val="000641F7"/>
    <w:rsid w:val="000675AA"/>
    <w:rsid w:val="00077A88"/>
    <w:rsid w:val="00081928"/>
    <w:rsid w:val="00084EDD"/>
    <w:rsid w:val="00092C1D"/>
    <w:rsid w:val="00096E1C"/>
    <w:rsid w:val="000A0430"/>
    <w:rsid w:val="000A2697"/>
    <w:rsid w:val="000A3558"/>
    <w:rsid w:val="000B36FF"/>
    <w:rsid w:val="000B4353"/>
    <w:rsid w:val="000C5F9D"/>
    <w:rsid w:val="000C6D93"/>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83345"/>
    <w:rsid w:val="001A1231"/>
    <w:rsid w:val="001A43A2"/>
    <w:rsid w:val="001A7DBF"/>
    <w:rsid w:val="001B7407"/>
    <w:rsid w:val="001C0719"/>
    <w:rsid w:val="001C5E99"/>
    <w:rsid w:val="001F0E02"/>
    <w:rsid w:val="001F6289"/>
    <w:rsid w:val="001F74FC"/>
    <w:rsid w:val="00201617"/>
    <w:rsid w:val="00202F1C"/>
    <w:rsid w:val="00203F1A"/>
    <w:rsid w:val="002049F2"/>
    <w:rsid w:val="00213125"/>
    <w:rsid w:val="002228EF"/>
    <w:rsid w:val="00225530"/>
    <w:rsid w:val="00230E34"/>
    <w:rsid w:val="002343DA"/>
    <w:rsid w:val="002375BD"/>
    <w:rsid w:val="0025282E"/>
    <w:rsid w:val="00262DC5"/>
    <w:rsid w:val="00270A34"/>
    <w:rsid w:val="00281831"/>
    <w:rsid w:val="0029641F"/>
    <w:rsid w:val="0029724D"/>
    <w:rsid w:val="002A5684"/>
    <w:rsid w:val="002C172E"/>
    <w:rsid w:val="002C25C6"/>
    <w:rsid w:val="002D3845"/>
    <w:rsid w:val="002E77A8"/>
    <w:rsid w:val="002F23C4"/>
    <w:rsid w:val="00303D3E"/>
    <w:rsid w:val="00317C47"/>
    <w:rsid w:val="00320917"/>
    <w:rsid w:val="00322B19"/>
    <w:rsid w:val="003231E2"/>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47C2F"/>
    <w:rsid w:val="00450D6F"/>
    <w:rsid w:val="004526D6"/>
    <w:rsid w:val="00454FF2"/>
    <w:rsid w:val="004561D2"/>
    <w:rsid w:val="00470C13"/>
    <w:rsid w:val="00470C86"/>
    <w:rsid w:val="00474D42"/>
    <w:rsid w:val="004777D0"/>
    <w:rsid w:val="004837EA"/>
    <w:rsid w:val="004864F1"/>
    <w:rsid w:val="004946C9"/>
    <w:rsid w:val="00494956"/>
    <w:rsid w:val="004B2411"/>
    <w:rsid w:val="004B24BD"/>
    <w:rsid w:val="004B707F"/>
    <w:rsid w:val="004C0DD2"/>
    <w:rsid w:val="004D3D96"/>
    <w:rsid w:val="004D7DC3"/>
    <w:rsid w:val="004E41A6"/>
    <w:rsid w:val="004E6CDA"/>
    <w:rsid w:val="004F0742"/>
    <w:rsid w:val="004F0ADE"/>
    <w:rsid w:val="004F727B"/>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32CC"/>
    <w:rsid w:val="006A717C"/>
    <w:rsid w:val="006C5F7A"/>
    <w:rsid w:val="006D3E67"/>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38EE"/>
    <w:rsid w:val="00747B52"/>
    <w:rsid w:val="00751933"/>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B6D10"/>
    <w:rsid w:val="007C2EA2"/>
    <w:rsid w:val="007D2D68"/>
    <w:rsid w:val="007D5D70"/>
    <w:rsid w:val="007E1AAD"/>
    <w:rsid w:val="007F0927"/>
    <w:rsid w:val="007F7071"/>
    <w:rsid w:val="0080179B"/>
    <w:rsid w:val="00803B3C"/>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24807"/>
    <w:rsid w:val="00933162"/>
    <w:rsid w:val="00934D66"/>
    <w:rsid w:val="009363E6"/>
    <w:rsid w:val="00953C4F"/>
    <w:rsid w:val="009568F7"/>
    <w:rsid w:val="00962A5D"/>
    <w:rsid w:val="00973CC6"/>
    <w:rsid w:val="0098282D"/>
    <w:rsid w:val="0098535B"/>
    <w:rsid w:val="00987A0D"/>
    <w:rsid w:val="0099297A"/>
    <w:rsid w:val="00994F58"/>
    <w:rsid w:val="009C4CDD"/>
    <w:rsid w:val="009D5908"/>
    <w:rsid w:val="009E7A28"/>
    <w:rsid w:val="009F1B43"/>
    <w:rsid w:val="009F429E"/>
    <w:rsid w:val="00A01697"/>
    <w:rsid w:val="00A01A22"/>
    <w:rsid w:val="00A063A7"/>
    <w:rsid w:val="00A07EB2"/>
    <w:rsid w:val="00A17A90"/>
    <w:rsid w:val="00A21386"/>
    <w:rsid w:val="00A25BC3"/>
    <w:rsid w:val="00A275F9"/>
    <w:rsid w:val="00A35924"/>
    <w:rsid w:val="00A44A0F"/>
    <w:rsid w:val="00A44F94"/>
    <w:rsid w:val="00A452B4"/>
    <w:rsid w:val="00A5624F"/>
    <w:rsid w:val="00A60E6E"/>
    <w:rsid w:val="00A70198"/>
    <w:rsid w:val="00A915EF"/>
    <w:rsid w:val="00A9460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41B3"/>
    <w:rsid w:val="00C5537D"/>
    <w:rsid w:val="00C619DF"/>
    <w:rsid w:val="00C83270"/>
    <w:rsid w:val="00C91A76"/>
    <w:rsid w:val="00C94C47"/>
    <w:rsid w:val="00C96376"/>
    <w:rsid w:val="00CA3900"/>
    <w:rsid w:val="00CA4E72"/>
    <w:rsid w:val="00CB1AF7"/>
    <w:rsid w:val="00CC14C4"/>
    <w:rsid w:val="00CC2BB3"/>
    <w:rsid w:val="00CC30AF"/>
    <w:rsid w:val="00CC3896"/>
    <w:rsid w:val="00CC4C6D"/>
    <w:rsid w:val="00CD2E5D"/>
    <w:rsid w:val="00CE2675"/>
    <w:rsid w:val="00CE7943"/>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7F1"/>
    <w:rsid w:val="00DC2C6C"/>
    <w:rsid w:val="00DD73D3"/>
    <w:rsid w:val="00DE0707"/>
    <w:rsid w:val="00DE6665"/>
    <w:rsid w:val="00DF1E2B"/>
    <w:rsid w:val="00E02B52"/>
    <w:rsid w:val="00E033CE"/>
    <w:rsid w:val="00E0630D"/>
    <w:rsid w:val="00E13320"/>
    <w:rsid w:val="00E21BCB"/>
    <w:rsid w:val="00E255D1"/>
    <w:rsid w:val="00E310B0"/>
    <w:rsid w:val="00E53C5C"/>
    <w:rsid w:val="00E60386"/>
    <w:rsid w:val="00E6066C"/>
    <w:rsid w:val="00E66AAA"/>
    <w:rsid w:val="00E720E1"/>
    <w:rsid w:val="00E73D26"/>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D461D-3E81-499F-9319-718AEB031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6</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384</cp:revision>
  <cp:lastPrinted>1900-01-01T08:00:00Z</cp:lastPrinted>
  <dcterms:created xsi:type="dcterms:W3CDTF">2020-09-21T01:35:00Z</dcterms:created>
  <dcterms:modified xsi:type="dcterms:W3CDTF">2020-10-28T09:58:00Z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(3)NBg23mhuUwo2UyzH9E+DfNjnEga5Ouj6kIMC6/iOByu9d720lPHorKqtCTSFv0THIUedPZkt
Xs/nFub/ACsLy5obKkvRUiYyhwFvnxFysdyEBGO+8f6ZCrjCmd0LuEtzbVFePWXlm2y5flAG
zK1HtqFMUM6dCrjJEctzneZZ0cpbJ/u7b28cu/TpIT+s1UaENs4W6/MRsdoNcTgvwwLmAHTM
xHq1jBCMZd9vN+eJEJ</vt:lpwstr>
  </property>
  <property fmtid="{D5CDD505-2E9C-101B-9397-08002B2CF9AE}" pid="22" name="_2015_ms_pID_7253431">
    <vt:lpwstr>kHc7/+f5X6H2W6bcJFWWCoYRALgtaHuOjnUl+MbqrVp31vY6jMQLt4
1pxYuinoFAXFOMKk8BWx78n9LsRCuXWHsGjo8M6e8b2CIiMJQ2ZWrJRSwTUo2esthqHWQbqt
oU1Wh3K6ob8mGlUFaufaJpmdIDObkoVG+yC0kpJVHo4abAJqnyquFlBwzI3BPxjfomBmnUAI
nc2vqklz802qTEBU3PNVRxmkUcmNA9O0gpQk</vt:lpwstr>
  </property>
  <property fmtid="{D5CDD505-2E9C-101B-9397-08002B2CF9AE}" pid="23" name="_2015_ms_pID_7253432">
    <vt:lpwstr>AnWICbOmXtBo3ec6xA9erWc=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